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AB4B5" w14:textId="77777777" w:rsidR="007A5F65" w:rsidRPr="00BF4370" w:rsidRDefault="00617B14" w:rsidP="00515EC0">
      <w:pPr>
        <w:pStyle w:val="Heading5"/>
        <w:rPr>
          <w:rFonts w:ascii="Calibri" w:hAnsi="Calibri"/>
          <w:sz w:val="40"/>
          <w:szCs w:val="40"/>
        </w:rPr>
      </w:pPr>
      <w:bookmarkStart w:id="0" w:name="_GoBack"/>
      <w:bookmarkEnd w:id="0"/>
      <w:r w:rsidRPr="00BF4370">
        <w:rPr>
          <w:rFonts w:ascii="Calibri" w:hAnsi="Calibri"/>
          <w:sz w:val="40"/>
          <w:szCs w:val="40"/>
        </w:rPr>
        <w:t>CERTIFICATE</w:t>
      </w:r>
      <w:r w:rsidR="00E437A0" w:rsidRPr="00BF4370">
        <w:rPr>
          <w:rFonts w:ascii="Calibri" w:hAnsi="Calibri"/>
          <w:sz w:val="40"/>
          <w:szCs w:val="40"/>
        </w:rPr>
        <w:t xml:space="preserve"> OF</w:t>
      </w:r>
      <w:r w:rsidR="00F06D69" w:rsidRPr="00BF4370">
        <w:rPr>
          <w:rFonts w:ascii="Calibri" w:hAnsi="Calibri"/>
          <w:sz w:val="40"/>
          <w:szCs w:val="40"/>
        </w:rPr>
        <w:t xml:space="preserve"> DESTRUCTION</w:t>
      </w:r>
    </w:p>
    <w:p w14:paraId="346360D1" w14:textId="6390CB16" w:rsidR="00515EC0" w:rsidRDefault="00B07221" w:rsidP="00515EC0">
      <w:pPr>
        <w:jc w:val="center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sz w:val="22"/>
          <w:szCs w:val="22"/>
        </w:rPr>
        <w:t>-</w:t>
      </w:r>
      <w:r w:rsidR="00617B14" w:rsidRPr="00BF4370">
        <w:rPr>
          <w:rFonts w:ascii="Calibri" w:hAnsi="Calibri"/>
          <w:sz w:val="22"/>
          <w:szCs w:val="22"/>
        </w:rPr>
        <w:t>The</w:t>
      </w:r>
      <w:r w:rsidR="00795AC3" w:rsidRPr="00BF4370">
        <w:rPr>
          <w:rFonts w:ascii="Calibri" w:hAnsi="Calibri"/>
          <w:sz w:val="22"/>
          <w:szCs w:val="22"/>
        </w:rPr>
        <w:t xml:space="preserve"> data on the </w:t>
      </w:r>
      <w:r w:rsidR="00617B14" w:rsidRPr="00BF4370">
        <w:rPr>
          <w:rFonts w:ascii="Calibri" w:hAnsi="Calibri"/>
          <w:sz w:val="22"/>
          <w:szCs w:val="22"/>
        </w:rPr>
        <w:t>drives listed</w:t>
      </w:r>
      <w:r w:rsidR="008A1C61" w:rsidRPr="00BF4370">
        <w:rPr>
          <w:rFonts w:ascii="Calibri" w:hAnsi="Calibri"/>
          <w:sz w:val="22"/>
          <w:szCs w:val="22"/>
        </w:rPr>
        <w:t xml:space="preserve"> below was made unr</w:t>
      </w:r>
      <w:r w:rsidR="00795AC3" w:rsidRPr="00BF4370">
        <w:rPr>
          <w:rFonts w:ascii="Calibri" w:hAnsi="Calibri"/>
          <w:sz w:val="22"/>
          <w:szCs w:val="22"/>
        </w:rPr>
        <w:t>ecoverable</w:t>
      </w:r>
      <w:r w:rsidR="00617B14" w:rsidRPr="00BF4370">
        <w:rPr>
          <w:rFonts w:ascii="Calibri" w:hAnsi="Calibri"/>
          <w:sz w:val="22"/>
          <w:szCs w:val="22"/>
        </w:rPr>
        <w:t xml:space="preserve"> on</w:t>
      </w:r>
      <w:r w:rsidR="00617B14" w:rsidRPr="003E281D">
        <w:rPr>
          <w:rFonts w:ascii="Calibri" w:hAnsi="Calibri"/>
          <w:color w:val="FF0000"/>
          <w:sz w:val="22"/>
          <w:szCs w:val="22"/>
        </w:rPr>
        <w:t xml:space="preserve"> </w:t>
      </w:r>
      <w:r w:rsidR="003B6148" w:rsidRPr="003E281D">
        <w:rPr>
          <w:rFonts w:ascii="Calibri" w:hAnsi="Calibri"/>
          <w:color w:val="FF0000"/>
          <w:sz w:val="22"/>
          <w:szCs w:val="22"/>
        </w:rPr>
        <w:t xml:space="preserve">  </w:t>
      </w:r>
      <w:r w:rsidR="006607C0">
        <w:rPr>
          <w:rFonts w:ascii="Calibri" w:hAnsi="Calibri"/>
          <w:color w:val="FF0000"/>
          <w:sz w:val="22"/>
          <w:szCs w:val="22"/>
        </w:rPr>
        <w:t>5/31</w:t>
      </w:r>
      <w:r w:rsidR="001673FD">
        <w:rPr>
          <w:rFonts w:ascii="Calibri" w:hAnsi="Calibri"/>
          <w:color w:val="FF0000"/>
          <w:sz w:val="22"/>
          <w:szCs w:val="22"/>
        </w:rPr>
        <w:t>/2017</w:t>
      </w:r>
    </w:p>
    <w:p w14:paraId="6385FC54" w14:textId="77777777" w:rsidR="00515EC0" w:rsidRPr="00515EC0" w:rsidRDefault="00E437A0" w:rsidP="00515EC0">
      <w:pPr>
        <w:jc w:val="center"/>
        <w:rPr>
          <w:rFonts w:ascii="Calibri" w:hAnsi="Calibri"/>
          <w:color w:val="000000"/>
          <w:sz w:val="22"/>
          <w:szCs w:val="22"/>
        </w:rPr>
      </w:pPr>
      <w:r w:rsidRPr="00BF4370">
        <w:rPr>
          <w:rFonts w:ascii="Calibri" w:hAnsi="Calibri"/>
          <w:sz w:val="22"/>
          <w:szCs w:val="22"/>
        </w:rPr>
        <w:t>Me</w:t>
      </w:r>
      <w:r w:rsidR="00795AC3" w:rsidRPr="00BF4370">
        <w:rPr>
          <w:rFonts w:ascii="Calibri" w:hAnsi="Calibri"/>
          <w:sz w:val="22"/>
          <w:szCs w:val="22"/>
        </w:rPr>
        <w:t xml:space="preserve">thod by which data was made </w:t>
      </w:r>
      <w:r w:rsidR="008A1C61" w:rsidRPr="00BF4370">
        <w:rPr>
          <w:rFonts w:ascii="Calibri" w:hAnsi="Calibri"/>
          <w:sz w:val="22"/>
          <w:szCs w:val="22"/>
        </w:rPr>
        <w:t>un</w:t>
      </w:r>
      <w:r w:rsidR="00795AC3" w:rsidRPr="00BF4370">
        <w:rPr>
          <w:rFonts w:ascii="Calibri" w:hAnsi="Calibri"/>
          <w:sz w:val="22"/>
          <w:szCs w:val="22"/>
        </w:rPr>
        <w:t>recoverable:</w:t>
      </w:r>
    </w:p>
    <w:p w14:paraId="262E0A85" w14:textId="77777777" w:rsidR="009B6421" w:rsidRPr="00515EC0" w:rsidRDefault="009B6421" w:rsidP="00515EC0">
      <w:pPr>
        <w:jc w:val="center"/>
        <w:rPr>
          <w:rFonts w:ascii="Calibri" w:hAnsi="Calibri"/>
          <w:sz w:val="22"/>
          <w:szCs w:val="22"/>
        </w:rPr>
      </w:pPr>
      <w:r w:rsidRPr="004F3DB2">
        <w:rPr>
          <w:rFonts w:ascii="Calibri" w:hAnsi="Calibri"/>
          <w:sz w:val="22"/>
          <w:szCs w:val="22"/>
        </w:rPr>
        <w:t>2 holes were drilled completely through each platter.</w:t>
      </w:r>
    </w:p>
    <w:p w14:paraId="4F56484A" w14:textId="77777777" w:rsidR="00E437A0" w:rsidRPr="00BF4370" w:rsidRDefault="00E437A0" w:rsidP="00515EC0">
      <w:pPr>
        <w:rPr>
          <w:rFonts w:ascii="Calibri" w:hAnsi="Calibri"/>
          <w:sz w:val="22"/>
          <w:szCs w:val="22"/>
        </w:rPr>
      </w:pPr>
    </w:p>
    <w:tbl>
      <w:tblPr>
        <w:tblW w:w="5052" w:type="pct"/>
        <w:tblLook w:val="04A0" w:firstRow="1" w:lastRow="0" w:firstColumn="1" w:lastColumn="0" w:noHBand="0" w:noVBand="1"/>
      </w:tblPr>
      <w:tblGrid>
        <w:gridCol w:w="9952"/>
        <w:gridCol w:w="323"/>
        <w:gridCol w:w="323"/>
        <w:gridCol w:w="314"/>
      </w:tblGrid>
      <w:tr w:rsidR="002B3F78" w:rsidRPr="002978E3" w14:paraId="40F37A66" w14:textId="77777777" w:rsidTr="00646400">
        <w:trPr>
          <w:trHeight w:val="306"/>
        </w:trPr>
        <w:tc>
          <w:tcPr>
            <w:tcW w:w="4560" w:type="pct"/>
            <w:shd w:val="clear" w:color="auto" w:fill="auto"/>
          </w:tcPr>
          <w:p w14:paraId="3C200CA9" w14:textId="77777777" w:rsidR="00323674" w:rsidRPr="002978E3" w:rsidRDefault="00323674" w:rsidP="009B642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349277B4" w14:textId="77777777" w:rsidR="00A31860" w:rsidRPr="002978E3" w:rsidRDefault="00A31860" w:rsidP="009B6421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206F2BA" w14:textId="77777777" w:rsidR="00A31860" w:rsidRPr="002978E3" w:rsidRDefault="00A31860" w:rsidP="009B6421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F9ACE92" w14:textId="77777777" w:rsidR="00BA6BE3" w:rsidRPr="002978E3" w:rsidRDefault="00BA6BE3" w:rsidP="009B6421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  <w:tr w:rsidR="009B6421" w:rsidRPr="002978E3" w14:paraId="320A4B00" w14:textId="77777777" w:rsidTr="00AD7B81">
        <w:trPr>
          <w:gridAfter w:val="3"/>
          <w:wAfter w:w="440" w:type="pct"/>
          <w:trHeight w:val="9047"/>
        </w:trPr>
        <w:tc>
          <w:tcPr>
            <w:tcW w:w="4560" w:type="pct"/>
          </w:tcPr>
          <w:tbl>
            <w:tblPr>
              <w:tblStyle w:val="PlainTable4"/>
              <w:tblW w:w="9167" w:type="dxa"/>
              <w:tblLook w:val="04A0" w:firstRow="1" w:lastRow="0" w:firstColumn="1" w:lastColumn="0" w:noHBand="0" w:noVBand="1"/>
            </w:tblPr>
            <w:tblGrid>
              <w:gridCol w:w="2361"/>
              <w:gridCol w:w="2806"/>
              <w:gridCol w:w="4000"/>
            </w:tblGrid>
            <w:tr w:rsidR="00784E31" w14:paraId="1013FEE3" w14:textId="77777777" w:rsidTr="0037288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44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3902736" w14:textId="6A25F70C" w:rsidR="00784E31" w:rsidRPr="00784E31" w:rsidRDefault="00784E31" w:rsidP="00784E31">
                  <w:pPr>
                    <w:pStyle w:val="Title"/>
                    <w:jc w:val="center"/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84E31"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MACHINE NAME</w:t>
                  </w:r>
                </w:p>
              </w:tc>
              <w:tc>
                <w:tcPr>
                  <w:tcW w:w="0" w:type="auto"/>
                </w:tcPr>
                <w:p w14:paraId="6C3D0CA5" w14:textId="4D83641F" w:rsidR="00784E31" w:rsidRPr="00784E31" w:rsidRDefault="00784E31" w:rsidP="00784E31">
                  <w:pPr>
                    <w:pStyle w:val="Title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84E31"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HARD DRIVE BRAND</w:t>
                  </w:r>
                </w:p>
              </w:tc>
              <w:tc>
                <w:tcPr>
                  <w:tcW w:w="0" w:type="auto"/>
                </w:tcPr>
                <w:p w14:paraId="7D1B0176" w14:textId="44A4CE28" w:rsidR="00784E31" w:rsidRPr="00784E31" w:rsidRDefault="00784E31" w:rsidP="00784E31">
                  <w:pPr>
                    <w:pStyle w:val="Title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784E31">
                    <w:rPr>
                      <w:b w:val="0"/>
                      <w:color w:val="5B9BD5" w:themeColor="accent1"/>
                      <w:spacing w:val="0"/>
                      <w:sz w:val="32"/>
                      <w:szCs w:val="32"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HARD DRIVE SERIAL NUMBER</w:t>
                  </w:r>
                </w:p>
              </w:tc>
            </w:tr>
            <w:tr w:rsidR="0037288B" w14:paraId="31782ED7" w14:textId="77777777" w:rsidTr="0037288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69CA21D" w14:textId="44CBFC35" w:rsidR="0037288B" w:rsidRPr="00576844" w:rsidRDefault="006607C0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2UA7240ZK0</w:t>
                  </w:r>
                </w:p>
              </w:tc>
              <w:tc>
                <w:tcPr>
                  <w:tcW w:w="0" w:type="auto"/>
                </w:tcPr>
                <w:p w14:paraId="6203E855" w14:textId="609768B3" w:rsidR="0037288B" w:rsidRDefault="006607C0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SEAGATE</w:t>
                  </w:r>
                </w:p>
              </w:tc>
              <w:tc>
                <w:tcPr>
                  <w:tcW w:w="0" w:type="auto"/>
                </w:tcPr>
                <w:p w14:paraId="4AF4EEC1" w14:textId="50141B7C" w:rsidR="00A439F5" w:rsidRDefault="00A439F5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5RX069SJ</w:t>
                  </w:r>
                </w:p>
              </w:tc>
            </w:tr>
            <w:tr w:rsidR="0037288B" w14:paraId="7E4CD1AB" w14:textId="77777777" w:rsidTr="0037288B">
              <w:trPr>
                <w:trHeight w:val="2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059EBC37" w14:textId="2E6F4D79" w:rsidR="0037288B" w:rsidRDefault="00A439F5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2UA7240ZK2</w:t>
                  </w:r>
                </w:p>
              </w:tc>
              <w:tc>
                <w:tcPr>
                  <w:tcW w:w="0" w:type="auto"/>
                </w:tcPr>
                <w:p w14:paraId="35A735F7" w14:textId="7ACCF348" w:rsidR="0037288B" w:rsidRDefault="00A439F5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SEAGATE</w:t>
                  </w:r>
                </w:p>
              </w:tc>
              <w:tc>
                <w:tcPr>
                  <w:tcW w:w="0" w:type="auto"/>
                </w:tcPr>
                <w:p w14:paraId="6ACE101B" w14:textId="13043C8C" w:rsidR="00A439F5" w:rsidRDefault="00A439F5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5RX09TM1</w:t>
                  </w:r>
                </w:p>
              </w:tc>
            </w:tr>
            <w:tr w:rsidR="0037288B" w14:paraId="6B57ABAF" w14:textId="77777777" w:rsidTr="0037288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6FD494A2" w14:textId="249373AB" w:rsidR="0037288B" w:rsidRDefault="00A439F5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2UA7271GFG</w:t>
                  </w:r>
                </w:p>
              </w:tc>
              <w:tc>
                <w:tcPr>
                  <w:tcW w:w="0" w:type="auto"/>
                </w:tcPr>
                <w:p w14:paraId="4956FA0B" w14:textId="7BFBED3B" w:rsidR="0037288B" w:rsidRDefault="00A439F5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HITACHI</w:t>
                  </w:r>
                </w:p>
              </w:tc>
              <w:tc>
                <w:tcPr>
                  <w:tcW w:w="0" w:type="auto"/>
                </w:tcPr>
                <w:p w14:paraId="28C3671E" w14:textId="5E1CCCA3" w:rsidR="00A439F5" w:rsidRDefault="00A439F5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PVD301Z5RZGUEK</w:t>
                  </w:r>
                </w:p>
              </w:tc>
            </w:tr>
            <w:tr w:rsidR="0037288B" w14:paraId="7F9D84F8" w14:textId="77777777" w:rsidTr="0037288B">
              <w:trPr>
                <w:trHeight w:val="21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6716A356" w14:textId="11E37617" w:rsidR="0037288B" w:rsidRDefault="00A439F5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2UA7271GDH</w:t>
                  </w:r>
                </w:p>
              </w:tc>
              <w:tc>
                <w:tcPr>
                  <w:tcW w:w="0" w:type="auto"/>
                </w:tcPr>
                <w:p w14:paraId="6A84F667" w14:textId="5E3600E8" w:rsidR="0037288B" w:rsidRDefault="00A439F5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HITACHI</w:t>
                  </w:r>
                </w:p>
              </w:tc>
              <w:tc>
                <w:tcPr>
                  <w:tcW w:w="0" w:type="auto"/>
                </w:tcPr>
                <w:p w14:paraId="09EDB74C" w14:textId="04287EDB" w:rsidR="00A439F5" w:rsidRDefault="00A439F5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PVD301Z5RVUB7K</w:t>
                  </w:r>
                </w:p>
              </w:tc>
            </w:tr>
            <w:tr w:rsidR="0037288B" w14:paraId="6995C3FF" w14:textId="77777777" w:rsidTr="0037288B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6084FD92" w14:textId="20975334" w:rsidR="0037288B" w:rsidRDefault="00A439F5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2UA7231BHM</w:t>
                  </w:r>
                </w:p>
              </w:tc>
              <w:tc>
                <w:tcPr>
                  <w:tcW w:w="0" w:type="auto"/>
                </w:tcPr>
                <w:p w14:paraId="6900BC3A" w14:textId="685FBBD8" w:rsidR="0037288B" w:rsidRDefault="00A439F5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SEAGATE</w:t>
                  </w:r>
                </w:p>
              </w:tc>
              <w:tc>
                <w:tcPr>
                  <w:tcW w:w="0" w:type="auto"/>
                </w:tcPr>
                <w:p w14:paraId="5C41F661" w14:textId="2B24E345" w:rsidR="00A439F5" w:rsidRDefault="00A439F5" w:rsidP="00F01392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5RX09DPE</w:t>
                  </w:r>
                </w:p>
              </w:tc>
            </w:tr>
            <w:tr w:rsidR="00A439F5" w14:paraId="47D2A63C" w14:textId="77777777" w:rsidTr="0037288B">
              <w:trPr>
                <w:trHeight w:val="25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</w:tcPr>
                <w:p w14:paraId="212F650D" w14:textId="30525BC4" w:rsidR="00A439F5" w:rsidRDefault="001E0529" w:rsidP="001706C5">
                  <w:pPr>
                    <w:rPr>
                      <w:rFonts w:ascii="Calibri" w:hAnsi="Calibri"/>
                      <w:b w:val="0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 w:val="0"/>
                      <w:sz w:val="22"/>
                      <w:szCs w:val="22"/>
                    </w:rPr>
                    <w:t>LR-3C6GA</w:t>
                  </w:r>
                </w:p>
              </w:tc>
              <w:tc>
                <w:tcPr>
                  <w:tcW w:w="0" w:type="auto"/>
                </w:tcPr>
                <w:p w14:paraId="32445FE4" w14:textId="62974CC3" w:rsidR="00A439F5" w:rsidRDefault="001E0529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TOSHIBA</w:t>
                  </w:r>
                </w:p>
              </w:tc>
              <w:tc>
                <w:tcPr>
                  <w:tcW w:w="0" w:type="auto"/>
                </w:tcPr>
                <w:p w14:paraId="041F8234" w14:textId="2842F897" w:rsidR="001E0529" w:rsidRDefault="001E0529" w:rsidP="00F01392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hAnsi="Calibri"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sz w:val="22"/>
                      <w:szCs w:val="22"/>
                    </w:rPr>
                    <w:t>12HAS38KSP79</w:t>
                  </w:r>
                </w:p>
              </w:tc>
            </w:tr>
          </w:tbl>
          <w:p w14:paraId="5496A379" w14:textId="09554BA0" w:rsidR="009B6421" w:rsidRPr="002978E3" w:rsidRDefault="009B6421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D7B81" w:rsidRPr="002978E3" w14:paraId="4445558F" w14:textId="77777777" w:rsidTr="00646400">
        <w:trPr>
          <w:gridAfter w:val="3"/>
          <w:wAfter w:w="440" w:type="pct"/>
          <w:trHeight w:val="9047"/>
        </w:trPr>
        <w:tc>
          <w:tcPr>
            <w:tcW w:w="4560" w:type="pct"/>
          </w:tcPr>
          <w:p w14:paraId="2486039D" w14:textId="77777777" w:rsidR="00AD7B81" w:rsidRPr="00784E31" w:rsidRDefault="00AD7B81" w:rsidP="00784E31">
            <w:pPr>
              <w:pStyle w:val="Title"/>
              <w:jc w:val="center"/>
              <w:rPr>
                <w:color w:val="5B9BD5" w:themeColor="accent1"/>
                <w:spacing w:val="0"/>
                <w:sz w:val="32"/>
                <w:szCs w:val="32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2B3F78" w:rsidRPr="002978E3" w14:paraId="59C936A5" w14:textId="77777777" w:rsidTr="00646400">
        <w:trPr>
          <w:trHeight w:val="254"/>
        </w:trPr>
        <w:tc>
          <w:tcPr>
            <w:tcW w:w="4560" w:type="pct"/>
            <w:shd w:val="clear" w:color="auto" w:fill="auto"/>
          </w:tcPr>
          <w:p w14:paraId="4FEC0402" w14:textId="77777777" w:rsidR="009B6421" w:rsidRDefault="009B6421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2C62A5BB" w14:textId="77777777" w:rsidR="009B6421" w:rsidRPr="002978E3" w:rsidRDefault="009B6421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F7CCB14" w14:textId="77777777" w:rsidR="009B6421" w:rsidRPr="002978E3" w:rsidRDefault="009B6421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187976E" w14:textId="77777777" w:rsidR="009B6421" w:rsidRPr="002978E3" w:rsidRDefault="009B6421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B3F78" w:rsidRPr="002978E3" w14:paraId="03F3117F" w14:textId="77777777" w:rsidTr="00646400">
        <w:trPr>
          <w:trHeight w:val="254"/>
        </w:trPr>
        <w:tc>
          <w:tcPr>
            <w:tcW w:w="4560" w:type="pct"/>
            <w:shd w:val="clear" w:color="auto" w:fill="auto"/>
          </w:tcPr>
          <w:p w14:paraId="1742300F" w14:textId="77777777" w:rsidR="00323674" w:rsidRPr="002978E3" w:rsidRDefault="00323674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613A7A4D" w14:textId="77777777" w:rsidR="00323674" w:rsidRPr="002978E3" w:rsidRDefault="00323674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B72C76C" w14:textId="77777777" w:rsidR="00323674" w:rsidRPr="002978E3" w:rsidRDefault="00323674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D593FD8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B3F78" w:rsidRPr="002978E3" w14:paraId="1FD80466" w14:textId="77777777" w:rsidTr="00646400">
        <w:trPr>
          <w:trHeight w:val="254"/>
        </w:trPr>
        <w:tc>
          <w:tcPr>
            <w:tcW w:w="4560" w:type="pct"/>
            <w:shd w:val="clear" w:color="auto" w:fill="auto"/>
          </w:tcPr>
          <w:p w14:paraId="1EF2E851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67C72139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5D527194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EDC2DDB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2B3F78" w:rsidRPr="002978E3" w14:paraId="5EE6EF6F" w14:textId="77777777" w:rsidTr="00646400">
        <w:trPr>
          <w:trHeight w:val="233"/>
        </w:trPr>
        <w:tc>
          <w:tcPr>
            <w:tcW w:w="4560" w:type="pct"/>
            <w:shd w:val="clear" w:color="auto" w:fill="auto"/>
          </w:tcPr>
          <w:p w14:paraId="3D2D8EBA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  <w:shd w:val="clear" w:color="auto" w:fill="auto"/>
          </w:tcPr>
          <w:p w14:paraId="17C94EF6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0E70198" w14:textId="77777777" w:rsidR="00BA6BE3" w:rsidRPr="002978E3" w:rsidRDefault="00BA6BE3" w:rsidP="003E281D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934EFF8" w14:textId="77777777" w:rsidR="00BA6BE3" w:rsidRPr="002978E3" w:rsidRDefault="00BA6BE3" w:rsidP="00F01392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C7C5635" w14:textId="77777777" w:rsidR="00E437A0" w:rsidRPr="00795AC3" w:rsidRDefault="00E437A0" w:rsidP="00F01392">
      <w:pPr>
        <w:rPr>
          <w:sz w:val="22"/>
          <w:szCs w:val="22"/>
        </w:rPr>
      </w:pPr>
    </w:p>
    <w:sectPr w:rsidR="00E437A0" w:rsidRPr="00795AC3" w:rsidSect="002B3F78">
      <w:headerReference w:type="default" r:id="rId7"/>
      <w:pgSz w:w="12240" w:h="15840" w:code="1"/>
      <w:pgMar w:top="245" w:right="720" w:bottom="288" w:left="72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C7DBE" w14:textId="77777777" w:rsidR="00A70B93" w:rsidRDefault="00A70B93">
      <w:r>
        <w:separator/>
      </w:r>
    </w:p>
  </w:endnote>
  <w:endnote w:type="continuationSeparator" w:id="0">
    <w:p w14:paraId="546EBCB3" w14:textId="77777777" w:rsidR="00A70B93" w:rsidRDefault="00A7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D2FD0" w14:textId="77777777" w:rsidR="00A70B93" w:rsidRDefault="00A70B93">
      <w:r>
        <w:separator/>
      </w:r>
    </w:p>
  </w:footnote>
  <w:footnote w:type="continuationSeparator" w:id="0">
    <w:p w14:paraId="530B81D4" w14:textId="77777777" w:rsidR="00A70B93" w:rsidRDefault="00A70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F72FE" w14:textId="77777777" w:rsidR="00C04657" w:rsidRPr="00515EC0" w:rsidRDefault="002B3F78" w:rsidP="006916F3">
    <w:pPr>
      <w:pStyle w:val="Header"/>
      <w:jc w:val="center"/>
    </w:pPr>
    <w:r>
      <w:rPr>
        <w:noProof/>
      </w:rPr>
      <w:drawing>
        <wp:inline distT="0" distB="0" distL="0" distR="0" wp14:anchorId="09C72266" wp14:editId="377F5F00">
          <wp:extent cx="6234148" cy="201168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&amp;J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34148" cy="2011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6B426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A1082D"/>
    <w:multiLevelType w:val="hybridMultilevel"/>
    <w:tmpl w:val="A76E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82A82"/>
    <w:multiLevelType w:val="hybridMultilevel"/>
    <w:tmpl w:val="FEF83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4"/>
    <w:rsid w:val="00000458"/>
    <w:rsid w:val="00005511"/>
    <w:rsid w:val="00012C5A"/>
    <w:rsid w:val="000161AE"/>
    <w:rsid w:val="000248F9"/>
    <w:rsid w:val="00027CF4"/>
    <w:rsid w:val="000318A1"/>
    <w:rsid w:val="000414B6"/>
    <w:rsid w:val="00050466"/>
    <w:rsid w:val="00055A27"/>
    <w:rsid w:val="000578DE"/>
    <w:rsid w:val="00060DA2"/>
    <w:rsid w:val="00064284"/>
    <w:rsid w:val="000648DD"/>
    <w:rsid w:val="00064DF9"/>
    <w:rsid w:val="00082419"/>
    <w:rsid w:val="000850BE"/>
    <w:rsid w:val="0009036C"/>
    <w:rsid w:val="00090971"/>
    <w:rsid w:val="000A14AA"/>
    <w:rsid w:val="000A1504"/>
    <w:rsid w:val="000A3711"/>
    <w:rsid w:val="000A3B0A"/>
    <w:rsid w:val="000A6A6F"/>
    <w:rsid w:val="000B087A"/>
    <w:rsid w:val="000B5EBF"/>
    <w:rsid w:val="000B7C94"/>
    <w:rsid w:val="000C0BA8"/>
    <w:rsid w:val="000E1B3E"/>
    <w:rsid w:val="000F5543"/>
    <w:rsid w:val="000F575A"/>
    <w:rsid w:val="000F6913"/>
    <w:rsid w:val="00100A72"/>
    <w:rsid w:val="00105291"/>
    <w:rsid w:val="00106F09"/>
    <w:rsid w:val="00110D8B"/>
    <w:rsid w:val="00111845"/>
    <w:rsid w:val="00111BC3"/>
    <w:rsid w:val="00115DF0"/>
    <w:rsid w:val="00115EDC"/>
    <w:rsid w:val="00116BC0"/>
    <w:rsid w:val="001214B8"/>
    <w:rsid w:val="001214D1"/>
    <w:rsid w:val="001309A9"/>
    <w:rsid w:val="00130EFA"/>
    <w:rsid w:val="00136871"/>
    <w:rsid w:val="001373AD"/>
    <w:rsid w:val="001417C6"/>
    <w:rsid w:val="00141ABA"/>
    <w:rsid w:val="00143D60"/>
    <w:rsid w:val="001508CA"/>
    <w:rsid w:val="001569D6"/>
    <w:rsid w:val="0015766C"/>
    <w:rsid w:val="001647FB"/>
    <w:rsid w:val="00165D1D"/>
    <w:rsid w:val="001673FD"/>
    <w:rsid w:val="001706C5"/>
    <w:rsid w:val="001855A8"/>
    <w:rsid w:val="00191871"/>
    <w:rsid w:val="00191C38"/>
    <w:rsid w:val="00194301"/>
    <w:rsid w:val="001A1C24"/>
    <w:rsid w:val="001A30A2"/>
    <w:rsid w:val="001C3667"/>
    <w:rsid w:val="001C4764"/>
    <w:rsid w:val="001C77C6"/>
    <w:rsid w:val="001D219C"/>
    <w:rsid w:val="001E0529"/>
    <w:rsid w:val="001E3256"/>
    <w:rsid w:val="001F52C1"/>
    <w:rsid w:val="0020625A"/>
    <w:rsid w:val="00213E1E"/>
    <w:rsid w:val="002154E4"/>
    <w:rsid w:val="002314AB"/>
    <w:rsid w:val="002448D9"/>
    <w:rsid w:val="002454E8"/>
    <w:rsid w:val="0025062C"/>
    <w:rsid w:val="00261F75"/>
    <w:rsid w:val="00264059"/>
    <w:rsid w:val="00266EC7"/>
    <w:rsid w:val="00280054"/>
    <w:rsid w:val="00281604"/>
    <w:rsid w:val="002842D3"/>
    <w:rsid w:val="002876C1"/>
    <w:rsid w:val="00290558"/>
    <w:rsid w:val="00297785"/>
    <w:rsid w:val="002978E3"/>
    <w:rsid w:val="002A0ABB"/>
    <w:rsid w:val="002A52C5"/>
    <w:rsid w:val="002B3F78"/>
    <w:rsid w:val="002C21ED"/>
    <w:rsid w:val="002C41A1"/>
    <w:rsid w:val="002D4068"/>
    <w:rsid w:val="002E1ECC"/>
    <w:rsid w:val="002E2750"/>
    <w:rsid w:val="002E4940"/>
    <w:rsid w:val="002F684B"/>
    <w:rsid w:val="003028D6"/>
    <w:rsid w:val="00310678"/>
    <w:rsid w:val="00320729"/>
    <w:rsid w:val="00323674"/>
    <w:rsid w:val="00323842"/>
    <w:rsid w:val="00324FA1"/>
    <w:rsid w:val="00325F41"/>
    <w:rsid w:val="00330674"/>
    <w:rsid w:val="00331B6A"/>
    <w:rsid w:val="0033459E"/>
    <w:rsid w:val="00341967"/>
    <w:rsid w:val="003600FF"/>
    <w:rsid w:val="00361B68"/>
    <w:rsid w:val="0037288B"/>
    <w:rsid w:val="00381E8E"/>
    <w:rsid w:val="00390E66"/>
    <w:rsid w:val="003A2B4C"/>
    <w:rsid w:val="003A37DD"/>
    <w:rsid w:val="003A402E"/>
    <w:rsid w:val="003A4E5E"/>
    <w:rsid w:val="003A552D"/>
    <w:rsid w:val="003B4488"/>
    <w:rsid w:val="003B6148"/>
    <w:rsid w:val="003C1805"/>
    <w:rsid w:val="003C2762"/>
    <w:rsid w:val="003C3D85"/>
    <w:rsid w:val="003C3E10"/>
    <w:rsid w:val="003C6295"/>
    <w:rsid w:val="003D3489"/>
    <w:rsid w:val="003D6483"/>
    <w:rsid w:val="003E03F7"/>
    <w:rsid w:val="003E0DD9"/>
    <w:rsid w:val="003E0E0B"/>
    <w:rsid w:val="003E281D"/>
    <w:rsid w:val="003F5F42"/>
    <w:rsid w:val="003F7179"/>
    <w:rsid w:val="003F71DA"/>
    <w:rsid w:val="00407FDD"/>
    <w:rsid w:val="004169A8"/>
    <w:rsid w:val="00420DDA"/>
    <w:rsid w:val="00424610"/>
    <w:rsid w:val="00425964"/>
    <w:rsid w:val="004314B5"/>
    <w:rsid w:val="0043429C"/>
    <w:rsid w:val="00436C31"/>
    <w:rsid w:val="00453EF6"/>
    <w:rsid w:val="00455EA0"/>
    <w:rsid w:val="0045752E"/>
    <w:rsid w:val="004769AF"/>
    <w:rsid w:val="00476BCE"/>
    <w:rsid w:val="00481B9A"/>
    <w:rsid w:val="004848BA"/>
    <w:rsid w:val="00485BA5"/>
    <w:rsid w:val="00487BFD"/>
    <w:rsid w:val="004A66B3"/>
    <w:rsid w:val="004B0B77"/>
    <w:rsid w:val="004C5A57"/>
    <w:rsid w:val="004C7023"/>
    <w:rsid w:val="004E42F5"/>
    <w:rsid w:val="004F3DB2"/>
    <w:rsid w:val="004F62DB"/>
    <w:rsid w:val="004F7B3F"/>
    <w:rsid w:val="00504384"/>
    <w:rsid w:val="00505307"/>
    <w:rsid w:val="0051007C"/>
    <w:rsid w:val="00514020"/>
    <w:rsid w:val="00515EC0"/>
    <w:rsid w:val="00516BA2"/>
    <w:rsid w:val="005231D7"/>
    <w:rsid w:val="0052419E"/>
    <w:rsid w:val="005252DE"/>
    <w:rsid w:val="00533242"/>
    <w:rsid w:val="00536CA4"/>
    <w:rsid w:val="00546EF5"/>
    <w:rsid w:val="00553691"/>
    <w:rsid w:val="005623AF"/>
    <w:rsid w:val="00562CB2"/>
    <w:rsid w:val="00562FE8"/>
    <w:rsid w:val="005642FC"/>
    <w:rsid w:val="005703CA"/>
    <w:rsid w:val="00570D3D"/>
    <w:rsid w:val="00576844"/>
    <w:rsid w:val="00577194"/>
    <w:rsid w:val="005808FB"/>
    <w:rsid w:val="00583A68"/>
    <w:rsid w:val="00583FF2"/>
    <w:rsid w:val="00596D45"/>
    <w:rsid w:val="005A0B72"/>
    <w:rsid w:val="005A6AC4"/>
    <w:rsid w:val="005B2FA3"/>
    <w:rsid w:val="005B7DD2"/>
    <w:rsid w:val="005C1204"/>
    <w:rsid w:val="005C4D47"/>
    <w:rsid w:val="005D4DBC"/>
    <w:rsid w:val="005E476A"/>
    <w:rsid w:val="005E7BF9"/>
    <w:rsid w:val="005F116B"/>
    <w:rsid w:val="00606030"/>
    <w:rsid w:val="006064A0"/>
    <w:rsid w:val="0061186F"/>
    <w:rsid w:val="0061221D"/>
    <w:rsid w:val="00612FF4"/>
    <w:rsid w:val="006132C7"/>
    <w:rsid w:val="00615245"/>
    <w:rsid w:val="00617B14"/>
    <w:rsid w:val="0062178B"/>
    <w:rsid w:val="0062210B"/>
    <w:rsid w:val="006239C2"/>
    <w:rsid w:val="00630BA4"/>
    <w:rsid w:val="00634EB8"/>
    <w:rsid w:val="006358AE"/>
    <w:rsid w:val="00646400"/>
    <w:rsid w:val="006560A2"/>
    <w:rsid w:val="00656F29"/>
    <w:rsid w:val="006607C0"/>
    <w:rsid w:val="006721BB"/>
    <w:rsid w:val="00677703"/>
    <w:rsid w:val="0068095F"/>
    <w:rsid w:val="00683E70"/>
    <w:rsid w:val="006911B2"/>
    <w:rsid w:val="006916F3"/>
    <w:rsid w:val="006919ED"/>
    <w:rsid w:val="00691B15"/>
    <w:rsid w:val="00694A57"/>
    <w:rsid w:val="006A24FB"/>
    <w:rsid w:val="006A557F"/>
    <w:rsid w:val="006B76C0"/>
    <w:rsid w:val="006D5895"/>
    <w:rsid w:val="006D641C"/>
    <w:rsid w:val="006E35A9"/>
    <w:rsid w:val="006F25FE"/>
    <w:rsid w:val="006F327C"/>
    <w:rsid w:val="00704714"/>
    <w:rsid w:val="00705963"/>
    <w:rsid w:val="007067DA"/>
    <w:rsid w:val="00713933"/>
    <w:rsid w:val="00714F38"/>
    <w:rsid w:val="00717A39"/>
    <w:rsid w:val="00736476"/>
    <w:rsid w:val="00741696"/>
    <w:rsid w:val="00743CD4"/>
    <w:rsid w:val="007503B6"/>
    <w:rsid w:val="007512FD"/>
    <w:rsid w:val="0075499C"/>
    <w:rsid w:val="00756BF5"/>
    <w:rsid w:val="00757E6E"/>
    <w:rsid w:val="00763E83"/>
    <w:rsid w:val="0076789C"/>
    <w:rsid w:val="00772CDE"/>
    <w:rsid w:val="0077323A"/>
    <w:rsid w:val="00774A0C"/>
    <w:rsid w:val="00784E31"/>
    <w:rsid w:val="007874C7"/>
    <w:rsid w:val="00795AC3"/>
    <w:rsid w:val="007A5F65"/>
    <w:rsid w:val="007A70F9"/>
    <w:rsid w:val="007B47DB"/>
    <w:rsid w:val="007C3DE1"/>
    <w:rsid w:val="007D10F5"/>
    <w:rsid w:val="007E0828"/>
    <w:rsid w:val="007E5AB5"/>
    <w:rsid w:val="007E61D3"/>
    <w:rsid w:val="007E75F0"/>
    <w:rsid w:val="007F08D4"/>
    <w:rsid w:val="007F24FB"/>
    <w:rsid w:val="007F3F5C"/>
    <w:rsid w:val="007F48B2"/>
    <w:rsid w:val="008023D4"/>
    <w:rsid w:val="00814E22"/>
    <w:rsid w:val="00824D2B"/>
    <w:rsid w:val="00832BBA"/>
    <w:rsid w:val="00833FD6"/>
    <w:rsid w:val="00835A50"/>
    <w:rsid w:val="00847980"/>
    <w:rsid w:val="00852AAB"/>
    <w:rsid w:val="008558FE"/>
    <w:rsid w:val="00857B43"/>
    <w:rsid w:val="008609F8"/>
    <w:rsid w:val="00865BC6"/>
    <w:rsid w:val="00871E84"/>
    <w:rsid w:val="0087212F"/>
    <w:rsid w:val="00873012"/>
    <w:rsid w:val="00876AC0"/>
    <w:rsid w:val="00877A8A"/>
    <w:rsid w:val="00883187"/>
    <w:rsid w:val="00883318"/>
    <w:rsid w:val="00887B71"/>
    <w:rsid w:val="008918A3"/>
    <w:rsid w:val="00897A6A"/>
    <w:rsid w:val="008A023D"/>
    <w:rsid w:val="008A0F51"/>
    <w:rsid w:val="008A1C61"/>
    <w:rsid w:val="008A6F6E"/>
    <w:rsid w:val="008B6228"/>
    <w:rsid w:val="008C54D6"/>
    <w:rsid w:val="008D70A9"/>
    <w:rsid w:val="008E2895"/>
    <w:rsid w:val="008F082F"/>
    <w:rsid w:val="008F24F5"/>
    <w:rsid w:val="008F3C14"/>
    <w:rsid w:val="008F4D97"/>
    <w:rsid w:val="008F6BBA"/>
    <w:rsid w:val="00900B0B"/>
    <w:rsid w:val="00911CB3"/>
    <w:rsid w:val="00916A58"/>
    <w:rsid w:val="00917C6C"/>
    <w:rsid w:val="00917EC1"/>
    <w:rsid w:val="00920F3A"/>
    <w:rsid w:val="00925405"/>
    <w:rsid w:val="0092702B"/>
    <w:rsid w:val="0093282E"/>
    <w:rsid w:val="0093326B"/>
    <w:rsid w:val="00933FF3"/>
    <w:rsid w:val="00941724"/>
    <w:rsid w:val="0094450A"/>
    <w:rsid w:val="0094598B"/>
    <w:rsid w:val="00950D34"/>
    <w:rsid w:val="00950F5B"/>
    <w:rsid w:val="009559C0"/>
    <w:rsid w:val="00956AFF"/>
    <w:rsid w:val="00961B95"/>
    <w:rsid w:val="009627EA"/>
    <w:rsid w:val="00970634"/>
    <w:rsid w:val="009730AB"/>
    <w:rsid w:val="0098661E"/>
    <w:rsid w:val="009929C9"/>
    <w:rsid w:val="00993303"/>
    <w:rsid w:val="00995FC2"/>
    <w:rsid w:val="009974CF"/>
    <w:rsid w:val="009A016C"/>
    <w:rsid w:val="009A298E"/>
    <w:rsid w:val="009A5E0A"/>
    <w:rsid w:val="009A7AD0"/>
    <w:rsid w:val="009B4E5C"/>
    <w:rsid w:val="009B6421"/>
    <w:rsid w:val="009C12B8"/>
    <w:rsid w:val="009C23E4"/>
    <w:rsid w:val="009C3F2F"/>
    <w:rsid w:val="009C6AEE"/>
    <w:rsid w:val="009E271C"/>
    <w:rsid w:val="009E7EBB"/>
    <w:rsid w:val="009F6B0F"/>
    <w:rsid w:val="009F738D"/>
    <w:rsid w:val="00A015DF"/>
    <w:rsid w:val="00A136CC"/>
    <w:rsid w:val="00A146EE"/>
    <w:rsid w:val="00A202CC"/>
    <w:rsid w:val="00A31860"/>
    <w:rsid w:val="00A42B2D"/>
    <w:rsid w:val="00A439F5"/>
    <w:rsid w:val="00A45A46"/>
    <w:rsid w:val="00A47034"/>
    <w:rsid w:val="00A55DCF"/>
    <w:rsid w:val="00A60602"/>
    <w:rsid w:val="00A62280"/>
    <w:rsid w:val="00A639DB"/>
    <w:rsid w:val="00A663AD"/>
    <w:rsid w:val="00A668D8"/>
    <w:rsid w:val="00A70372"/>
    <w:rsid w:val="00A70B93"/>
    <w:rsid w:val="00A76DCE"/>
    <w:rsid w:val="00A82F5A"/>
    <w:rsid w:val="00A86625"/>
    <w:rsid w:val="00A86D83"/>
    <w:rsid w:val="00A90F53"/>
    <w:rsid w:val="00A953AF"/>
    <w:rsid w:val="00A96A4B"/>
    <w:rsid w:val="00AA26F5"/>
    <w:rsid w:val="00AA6C1B"/>
    <w:rsid w:val="00AB21E5"/>
    <w:rsid w:val="00AB3318"/>
    <w:rsid w:val="00AB429D"/>
    <w:rsid w:val="00AC0F03"/>
    <w:rsid w:val="00AC22E4"/>
    <w:rsid w:val="00AD7ADD"/>
    <w:rsid w:val="00AD7B81"/>
    <w:rsid w:val="00AE068B"/>
    <w:rsid w:val="00AE5FC8"/>
    <w:rsid w:val="00AF0538"/>
    <w:rsid w:val="00AF25FA"/>
    <w:rsid w:val="00B04630"/>
    <w:rsid w:val="00B0558D"/>
    <w:rsid w:val="00B05DF4"/>
    <w:rsid w:val="00B07221"/>
    <w:rsid w:val="00B14056"/>
    <w:rsid w:val="00B16914"/>
    <w:rsid w:val="00B21FD5"/>
    <w:rsid w:val="00B25CF1"/>
    <w:rsid w:val="00B318E3"/>
    <w:rsid w:val="00B32081"/>
    <w:rsid w:val="00B339C4"/>
    <w:rsid w:val="00B33AFD"/>
    <w:rsid w:val="00B345EF"/>
    <w:rsid w:val="00B41817"/>
    <w:rsid w:val="00B45327"/>
    <w:rsid w:val="00B70DAF"/>
    <w:rsid w:val="00B92E26"/>
    <w:rsid w:val="00BA2124"/>
    <w:rsid w:val="00BA501A"/>
    <w:rsid w:val="00BA550B"/>
    <w:rsid w:val="00BA6BE3"/>
    <w:rsid w:val="00BB03BF"/>
    <w:rsid w:val="00BC6F41"/>
    <w:rsid w:val="00BD042D"/>
    <w:rsid w:val="00BF28AC"/>
    <w:rsid w:val="00BF4370"/>
    <w:rsid w:val="00C01D02"/>
    <w:rsid w:val="00C04657"/>
    <w:rsid w:val="00C0488F"/>
    <w:rsid w:val="00C05FA1"/>
    <w:rsid w:val="00C21CE7"/>
    <w:rsid w:val="00C23458"/>
    <w:rsid w:val="00C25654"/>
    <w:rsid w:val="00C261B0"/>
    <w:rsid w:val="00C300A0"/>
    <w:rsid w:val="00C307BD"/>
    <w:rsid w:val="00C30894"/>
    <w:rsid w:val="00C31B1C"/>
    <w:rsid w:val="00C35BAA"/>
    <w:rsid w:val="00C43249"/>
    <w:rsid w:val="00C51678"/>
    <w:rsid w:val="00C54E74"/>
    <w:rsid w:val="00C604E7"/>
    <w:rsid w:val="00C629AC"/>
    <w:rsid w:val="00C7417C"/>
    <w:rsid w:val="00C85DC2"/>
    <w:rsid w:val="00C87194"/>
    <w:rsid w:val="00C912A9"/>
    <w:rsid w:val="00C91EF0"/>
    <w:rsid w:val="00C941F8"/>
    <w:rsid w:val="00C9521D"/>
    <w:rsid w:val="00CA372A"/>
    <w:rsid w:val="00CA5FCB"/>
    <w:rsid w:val="00CA6E0B"/>
    <w:rsid w:val="00CB6294"/>
    <w:rsid w:val="00CC309E"/>
    <w:rsid w:val="00CC6DD6"/>
    <w:rsid w:val="00CD12EC"/>
    <w:rsid w:val="00CD1349"/>
    <w:rsid w:val="00CD4FFE"/>
    <w:rsid w:val="00D04D67"/>
    <w:rsid w:val="00D13CD6"/>
    <w:rsid w:val="00D17C82"/>
    <w:rsid w:val="00D26CAE"/>
    <w:rsid w:val="00D42F59"/>
    <w:rsid w:val="00D51942"/>
    <w:rsid w:val="00D529E2"/>
    <w:rsid w:val="00D54946"/>
    <w:rsid w:val="00D551EA"/>
    <w:rsid w:val="00D645B0"/>
    <w:rsid w:val="00D77862"/>
    <w:rsid w:val="00D77BBA"/>
    <w:rsid w:val="00D8212C"/>
    <w:rsid w:val="00D96D64"/>
    <w:rsid w:val="00D97BCE"/>
    <w:rsid w:val="00DA2C02"/>
    <w:rsid w:val="00DA4B16"/>
    <w:rsid w:val="00DB1233"/>
    <w:rsid w:val="00DB3044"/>
    <w:rsid w:val="00DC06C0"/>
    <w:rsid w:val="00DC7216"/>
    <w:rsid w:val="00DD22BD"/>
    <w:rsid w:val="00DE0189"/>
    <w:rsid w:val="00DE3503"/>
    <w:rsid w:val="00DF29F4"/>
    <w:rsid w:val="00DF6D01"/>
    <w:rsid w:val="00E10602"/>
    <w:rsid w:val="00E134BA"/>
    <w:rsid w:val="00E14F9F"/>
    <w:rsid w:val="00E20B4A"/>
    <w:rsid w:val="00E35C14"/>
    <w:rsid w:val="00E437A0"/>
    <w:rsid w:val="00E43F0F"/>
    <w:rsid w:val="00E5485D"/>
    <w:rsid w:val="00E55581"/>
    <w:rsid w:val="00E60E6D"/>
    <w:rsid w:val="00E621C1"/>
    <w:rsid w:val="00E65072"/>
    <w:rsid w:val="00E72E6A"/>
    <w:rsid w:val="00E73B52"/>
    <w:rsid w:val="00E91BDA"/>
    <w:rsid w:val="00E937A1"/>
    <w:rsid w:val="00E93E7E"/>
    <w:rsid w:val="00EA2353"/>
    <w:rsid w:val="00EC181A"/>
    <w:rsid w:val="00ED39B0"/>
    <w:rsid w:val="00ED609D"/>
    <w:rsid w:val="00EE10D9"/>
    <w:rsid w:val="00EE27C4"/>
    <w:rsid w:val="00EE6712"/>
    <w:rsid w:val="00EF0465"/>
    <w:rsid w:val="00F01392"/>
    <w:rsid w:val="00F05F94"/>
    <w:rsid w:val="00F061D2"/>
    <w:rsid w:val="00F06D69"/>
    <w:rsid w:val="00F101EA"/>
    <w:rsid w:val="00F114F6"/>
    <w:rsid w:val="00F23A20"/>
    <w:rsid w:val="00F240D2"/>
    <w:rsid w:val="00F31D60"/>
    <w:rsid w:val="00F40B43"/>
    <w:rsid w:val="00F45AC4"/>
    <w:rsid w:val="00F61933"/>
    <w:rsid w:val="00F63D72"/>
    <w:rsid w:val="00F75997"/>
    <w:rsid w:val="00F75F7F"/>
    <w:rsid w:val="00F7749E"/>
    <w:rsid w:val="00F87A0F"/>
    <w:rsid w:val="00F958DE"/>
    <w:rsid w:val="00FA5226"/>
    <w:rsid w:val="00FB613A"/>
    <w:rsid w:val="00FC0C56"/>
    <w:rsid w:val="00FC48A8"/>
    <w:rsid w:val="00FC4EFE"/>
    <w:rsid w:val="00FD29B8"/>
    <w:rsid w:val="00FE0F49"/>
    <w:rsid w:val="00FE25CA"/>
    <w:rsid w:val="00FE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6C427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ind w:right="594"/>
      <w:jc w:val="both"/>
    </w:pPr>
    <w:rPr>
      <w:sz w:val="22"/>
      <w:szCs w:val="20"/>
    </w:rPr>
  </w:style>
  <w:style w:type="character" w:styleId="Hyperlink">
    <w:name w:val="Hyperlink"/>
    <w:rsid w:val="00883318"/>
    <w:rPr>
      <w:color w:val="000080"/>
      <w:u w:val="single"/>
    </w:rPr>
  </w:style>
  <w:style w:type="paragraph" w:customStyle="1" w:styleId="DecimalAligned">
    <w:name w:val="Decimal Aligned"/>
    <w:basedOn w:val="Normal"/>
    <w:uiPriority w:val="40"/>
    <w:qFormat/>
    <w:rsid w:val="00BF4370"/>
    <w:pPr>
      <w:tabs>
        <w:tab w:val="decimal" w:pos="360"/>
      </w:tabs>
      <w:spacing w:after="200" w:line="276" w:lineRule="auto"/>
    </w:pPr>
    <w:rPr>
      <w:rFonts w:ascii="Calibri" w:eastAsia="Calibri" w:hAnsi="Calibri" w:cs="Arial"/>
      <w:sz w:val="22"/>
      <w:szCs w:val="22"/>
      <w:lang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BF4370"/>
    <w:rPr>
      <w:rFonts w:ascii="Calibri" w:eastAsia="MS Mincho" w:hAnsi="Calibri" w:cs="Arial"/>
      <w:sz w:val="20"/>
      <w:szCs w:val="20"/>
      <w:lang w:eastAsia="ja-JP"/>
    </w:rPr>
  </w:style>
  <w:style w:type="character" w:customStyle="1" w:styleId="FootnoteTextChar">
    <w:name w:val="Footnote Text Char"/>
    <w:link w:val="FootnoteText"/>
    <w:uiPriority w:val="99"/>
    <w:rsid w:val="00BF4370"/>
    <w:rPr>
      <w:rFonts w:ascii="Calibri" w:eastAsia="MS Mincho" w:hAnsi="Calibri" w:cs="Arial"/>
      <w:lang w:eastAsia="ja-JP"/>
    </w:rPr>
  </w:style>
  <w:style w:type="character" w:styleId="SubtleEmphasis">
    <w:name w:val="Subtle Emphasis"/>
    <w:uiPriority w:val="19"/>
    <w:qFormat/>
    <w:rsid w:val="00BF4370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BF4370"/>
    <w:rPr>
      <w:rFonts w:ascii="Calibri" w:eastAsia="MS Mincho" w:hAnsi="Calibri" w:cs="Arial"/>
      <w:color w:val="4F81BD"/>
      <w:sz w:val="22"/>
      <w:szCs w:val="22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Grid">
    <w:name w:val="Table Grid"/>
    <w:basedOn w:val="TableNormal"/>
    <w:rsid w:val="00BF4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784E3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itle">
    <w:name w:val="Title"/>
    <w:basedOn w:val="Normal"/>
    <w:next w:val="Normal"/>
    <w:link w:val="TitleChar"/>
    <w:qFormat/>
    <w:rsid w:val="00784E3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84E3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hay\Desktop\Commercial%20Quot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Commercial Quote Template</Template>
  <TotalTime>1</TotalTime>
  <Pages>2</Pages>
  <Words>57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QUOTE # 301284</vt:lpstr>
    </vt:vector>
  </TitlesOfParts>
  <Company>J and J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QUOTE # 301284</dc:title>
  <dc:subject/>
  <dc:creator>Shay</dc:creator>
  <cp:keywords/>
  <cp:lastModifiedBy>Delina McKnight</cp:lastModifiedBy>
  <cp:revision>2</cp:revision>
  <cp:lastPrinted>2004-02-03T22:11:00Z</cp:lastPrinted>
  <dcterms:created xsi:type="dcterms:W3CDTF">2017-07-24T18:16:00Z</dcterms:created>
  <dcterms:modified xsi:type="dcterms:W3CDTF">2017-07-24T18:16:00Z</dcterms:modified>
</cp:coreProperties>
</file>